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D075A" w:rsidRDefault="0003363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827" w:history="1">
        <w:r w:rsidR="00DD075A" w:rsidRPr="00063D2A">
          <w:rPr>
            <w:rStyle w:val="aa"/>
          </w:rPr>
          <w:t>IPV6-TCP-MIB</w:t>
        </w:r>
        <w:r w:rsidR="00DD075A">
          <w:rPr>
            <w:webHidden/>
          </w:rPr>
          <w:tab/>
        </w:r>
        <w:r w:rsidR="00DD075A">
          <w:rPr>
            <w:webHidden/>
          </w:rPr>
          <w:fldChar w:fldCharType="begin"/>
        </w:r>
        <w:r w:rsidR="00DD075A">
          <w:rPr>
            <w:webHidden/>
          </w:rPr>
          <w:instrText xml:space="preserve"> PAGEREF _Toc94098827 \h </w:instrText>
        </w:r>
        <w:r w:rsidR="00DD075A">
          <w:rPr>
            <w:webHidden/>
          </w:rPr>
        </w:r>
        <w:r w:rsidR="00DD075A">
          <w:rPr>
            <w:webHidden/>
          </w:rPr>
          <w:fldChar w:fldCharType="separate"/>
        </w:r>
        <w:r w:rsidR="00DD075A">
          <w:rPr>
            <w:webHidden/>
          </w:rPr>
          <w:t>2</w:t>
        </w:r>
        <w:r w:rsidR="00DD075A">
          <w:rPr>
            <w:webHidden/>
          </w:rPr>
          <w:fldChar w:fldCharType="end"/>
        </w:r>
      </w:hyperlink>
    </w:p>
    <w:p w:rsidR="00DD075A" w:rsidRDefault="00DD075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28" w:history="1">
        <w:r w:rsidRPr="00063D2A">
          <w:rPr>
            <w:rStyle w:val="aa"/>
          </w:rPr>
          <w:t>ipv6TcpConnTable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03363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16A9B" w:rsidRPr="00116A9B" w:rsidRDefault="00116A9B" w:rsidP="00116A9B">
      <w:pPr>
        <w:pStyle w:val="1"/>
        <w:tabs>
          <w:tab w:val="num" w:pos="432"/>
        </w:tabs>
        <w:ind w:left="432" w:hanging="432"/>
        <w:jc w:val="both"/>
      </w:pPr>
      <w:bookmarkStart w:id="1" w:name="_Toc397420276"/>
      <w:bookmarkStart w:id="2" w:name="_Toc94098827"/>
      <w:r w:rsidRPr="00116A9B">
        <w:rPr>
          <w:rFonts w:hint="eastAsia"/>
        </w:rPr>
        <w:lastRenderedPageBreak/>
        <w:t>IPV6-</w:t>
      </w:r>
      <w:r w:rsidRPr="00116A9B">
        <w:t>TCP</w:t>
      </w:r>
      <w:r>
        <w:rPr>
          <w:rFonts w:hint="eastAsia"/>
        </w:rPr>
        <w:t>-</w:t>
      </w:r>
      <w:r w:rsidRPr="00116A9B">
        <w:t>MIB</w:t>
      </w:r>
      <w:bookmarkEnd w:id="1"/>
      <w:bookmarkEnd w:id="2"/>
    </w:p>
    <w:p w:rsidR="00116A9B" w:rsidRPr="004378AC" w:rsidRDefault="00116A9B" w:rsidP="00116A9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04369948"/>
      <w:bookmarkStart w:id="4" w:name="_Toc323197535"/>
      <w:bookmarkStart w:id="5" w:name="_Toc397420277"/>
      <w:bookmarkStart w:id="6" w:name="_Toc94098828"/>
      <w:r w:rsidRPr="004378AC">
        <w:t>ipv6TcpConnTable</w:t>
      </w:r>
      <w:bookmarkEnd w:id="3"/>
      <w:bookmarkEnd w:id="4"/>
      <w:bookmarkEnd w:id="5"/>
      <w:bookmarkEnd w:id="6"/>
    </w:p>
    <w:p w:rsidR="00116A9B" w:rsidRPr="004378AC" w:rsidRDefault="00116A9B" w:rsidP="00116A9B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t>1.3.6.1.2.1.6.16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16A9B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16A9B" w:rsidRPr="004378AC" w:rsidRDefault="00116A9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16A9B" w:rsidRPr="004378AC" w:rsidRDefault="00116A9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16A9B" w:rsidRPr="004378AC" w:rsidRDefault="00116A9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16A9B" w:rsidRPr="004378AC" w:rsidRDefault="00116A9B" w:rsidP="0091260D">
            <w:pPr>
              <w:pStyle w:val="TableHead"/>
              <w:rPr>
                <w:rFonts w:cs="Helvetica"/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ipv6TcpConnLocalAddress (1.3.6.1.2.1.6.16.1.1)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ipv6TcpConnLocalPort (1.3.6.1.2.1.6.16.1.2)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ipv6TcpConnRemAddress (1.3.6.1.2.1.6.16.1.3)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ipv6TcpConnRemPort (1.3.6.1.2.1.6.16.1.4)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ipv6TcpConnIfIndex (1.3.6.1.2.1.6.16.1.5)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116A9B" w:rsidRPr="004378AC" w:rsidTr="0091260D">
        <w:tc>
          <w:tcPr>
            <w:tcW w:w="3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ipv6TcpConnState (1.3.6.1.2.1.6.16.1.6) </w:t>
            </w:r>
          </w:p>
        </w:tc>
        <w:tc>
          <w:tcPr>
            <w:tcW w:w="144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16A9B" w:rsidRPr="004378AC" w:rsidRDefault="00116A9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</w:tbl>
    <w:p w:rsidR="0020629E" w:rsidRPr="00991579" w:rsidRDefault="0020629E" w:rsidP="00116A9B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7EF" w:rsidRDefault="00A637EF">
      <w:r>
        <w:separator/>
      </w:r>
    </w:p>
  </w:endnote>
  <w:endnote w:type="continuationSeparator" w:id="0">
    <w:p w:rsidR="00A637EF" w:rsidRDefault="00A63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033638">
      <w:fldChar w:fldCharType="begin"/>
    </w:r>
    <w:r>
      <w:instrText>PAGE</w:instrText>
    </w:r>
    <w:r w:rsidR="00033638">
      <w:fldChar w:fldCharType="separate"/>
    </w:r>
    <w:r w:rsidR="00DD075A">
      <w:rPr>
        <w:noProof/>
      </w:rPr>
      <w:t>1</w:t>
    </w:r>
    <w:r w:rsidR="0003363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D075A">
      <w:fldChar w:fldCharType="begin"/>
    </w:r>
    <w:r w:rsidR="00DD075A">
      <w:instrText xml:space="preserve"> NUMPAGES  \* Arabic  \* MERGEFORMAT </w:instrText>
    </w:r>
    <w:r w:rsidR="00DD075A">
      <w:fldChar w:fldCharType="separate"/>
    </w:r>
    <w:r w:rsidR="00DD075A">
      <w:rPr>
        <w:noProof/>
      </w:rPr>
      <w:t>2</w:t>
    </w:r>
    <w:r w:rsidR="00DD075A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7EF" w:rsidRDefault="00A637EF">
      <w:r>
        <w:separator/>
      </w:r>
    </w:p>
  </w:footnote>
  <w:footnote w:type="continuationSeparator" w:id="0">
    <w:p w:rsidR="00A637EF" w:rsidRDefault="00A63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16A9B" w:rsidRPr="00116A9B">
      <w:t xml:space="preserve"> </w:t>
    </w:r>
    <w:r w:rsidR="00116A9B">
      <w:t>IPV6-TCP</w:t>
    </w:r>
    <w:r w:rsidR="00116A9B">
      <w:rPr>
        <w:rFonts w:hint="eastAsia"/>
      </w:rPr>
      <w:t>-</w:t>
    </w:r>
    <w:r w:rsidR="00116A9B" w:rsidRPr="00116A9B">
      <w:t xml:space="preserve">MIB 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638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A9B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37EF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075A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16A9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16A9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16A9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16A9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16A9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16A9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16A9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116A9B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7A38B-8379-426B-AEF9-1D51E9C0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2</Pages>
  <Words>78</Words>
  <Characters>692</Characters>
  <Application>Microsoft Office Word</Application>
  <DocSecurity>0</DocSecurity>
  <Lines>57</Lines>
  <Paragraphs>48</Paragraphs>
  <ScaleCrop>false</ScaleCrop>
  <Company/>
  <LinksUpToDate>false</LinksUpToDate>
  <CharactersWithSpaces>722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